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E91F01" w:rsidRDefault="00E91F01" w:rsidP="00E91F01">
      <w:pPr>
        <w:pStyle w:val="a0"/>
        <w:rPr>
          <w:lang w:eastAsia="en-US"/>
        </w:rPr>
      </w:pPr>
    </w:p>
    <w:p w:rsidR="00E91F01" w:rsidRDefault="00E91F01" w:rsidP="00E91F01">
      <w:pPr>
        <w:pStyle w:val="a0"/>
        <w:rPr>
          <w:lang w:eastAsia="en-US"/>
        </w:rPr>
      </w:pPr>
    </w:p>
    <w:p w:rsidR="00E91F01" w:rsidRDefault="00E91F01" w:rsidP="00E91F01">
      <w:pPr>
        <w:pStyle w:val="a0"/>
        <w:rPr>
          <w:lang w:eastAsia="en-US"/>
        </w:rPr>
      </w:pPr>
    </w:p>
    <w:p w:rsidR="00E91F01" w:rsidRDefault="00E91F01" w:rsidP="00E91F01">
      <w:pPr>
        <w:pStyle w:val="a0"/>
        <w:rPr>
          <w:lang w:eastAsia="en-US"/>
        </w:rPr>
      </w:pPr>
    </w:p>
    <w:p w:rsidR="00E91F01" w:rsidRDefault="00E91F01" w:rsidP="00E91F01">
      <w:pPr>
        <w:pStyle w:val="a0"/>
        <w:rPr>
          <w:lang w:eastAsia="en-US"/>
        </w:rPr>
      </w:pPr>
    </w:p>
    <w:p w:rsidR="00E91F01" w:rsidRDefault="00E91F01" w:rsidP="00E91F01">
      <w:pPr>
        <w:pStyle w:val="a0"/>
        <w:jc w:val="center"/>
        <w:rPr>
          <w:lang w:eastAsia="en-US"/>
        </w:rPr>
      </w:pPr>
    </w:p>
    <w:p w:rsidR="00E91F01" w:rsidRDefault="00E91F01" w:rsidP="00E91F01">
      <w:pPr>
        <w:pStyle w:val="a0"/>
        <w:jc w:val="center"/>
        <w:rPr>
          <w:lang w:eastAsia="en-US"/>
        </w:rPr>
      </w:pPr>
    </w:p>
    <w:p w:rsidR="00E91F01" w:rsidRDefault="00E91F01" w:rsidP="00E91F01">
      <w:pPr>
        <w:pStyle w:val="a0"/>
        <w:jc w:val="center"/>
        <w:rPr>
          <w:lang w:eastAsia="en-US"/>
        </w:rPr>
      </w:pPr>
    </w:p>
    <w:p w:rsidR="00E91F01" w:rsidRDefault="00E91F01" w:rsidP="00E91F01">
      <w:pPr>
        <w:pStyle w:val="a0"/>
        <w:jc w:val="center"/>
        <w:rPr>
          <w:lang w:eastAsia="en-US"/>
        </w:rPr>
      </w:pPr>
    </w:p>
    <w:p w:rsidR="00E91F01" w:rsidRDefault="00E91F01" w:rsidP="00E91F01">
      <w:pPr>
        <w:pStyle w:val="a0"/>
        <w:jc w:val="center"/>
        <w:rPr>
          <w:lang w:eastAsia="en-US"/>
        </w:rPr>
      </w:pPr>
    </w:p>
    <w:p w:rsidR="00E91F01" w:rsidRDefault="00E91F01" w:rsidP="00E91F01">
      <w:pPr>
        <w:pStyle w:val="a0"/>
        <w:jc w:val="center"/>
        <w:rPr>
          <w:lang w:eastAsia="en-US"/>
        </w:rPr>
      </w:pPr>
    </w:p>
    <w:p w:rsidR="00E91F01" w:rsidRPr="00E91F01" w:rsidRDefault="00E91F01" w:rsidP="00E91F01">
      <w:pPr>
        <w:pStyle w:val="a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E91F01">
        <w:rPr>
          <w:rFonts w:ascii="Times New Roman" w:hAnsi="Times New Roman"/>
          <w:b/>
          <w:sz w:val="28"/>
          <w:szCs w:val="28"/>
          <w:lang w:eastAsia="en-US"/>
        </w:rPr>
        <w:t>ГРАФИЧЕСКАЯ ЧАСТЬ</w:t>
      </w: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sectPr w:rsidR="00AE31ED" w:rsidSect="001F7C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0" w:bottom="1134" w:left="1701" w:header="28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B2" w:rsidRDefault="00C260B2" w:rsidP="00B37A9B">
      <w:pPr>
        <w:spacing w:line="240" w:lineRule="auto"/>
      </w:pPr>
      <w:r>
        <w:separator/>
      </w:r>
    </w:p>
  </w:endnote>
  <w:endnote w:type="continuationSeparator" w:id="0">
    <w:p w:rsidR="00C260B2" w:rsidRDefault="00C260B2" w:rsidP="00B37A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F01" w:rsidRDefault="00E91F0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950B2B0" wp14:editId="57E3EBF1">
              <wp:simplePos x="0" y="0"/>
              <wp:positionH relativeFrom="column">
                <wp:posOffset>2160270</wp:posOffset>
              </wp:positionH>
              <wp:positionV relativeFrom="paragraph">
                <wp:posOffset>167640</wp:posOffset>
              </wp:positionV>
              <wp:extent cx="3888105" cy="394970"/>
              <wp:effectExtent l="0" t="0" r="0" b="5080"/>
              <wp:wrapNone/>
              <wp:docPr id="88" name="Поле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C65CCA" w:rsidRDefault="00C65CCA" w:rsidP="00215042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15.03.2015-ППТ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иПМТ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-О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Ч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-СП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8" o:spid="_x0000_s1026" type="#_x0000_t202" style="position:absolute;left:0;text-align:left;margin-left:170.1pt;margin-top:13.2pt;width:306.15pt;height:31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" filled="f" stroked="f">
              <v:textbox inset="1mm,1mm,1mm,1mm">
                <w:txbxContent>
                  <w:p w:rsidR="00A7563E" w:rsidRPr="00C65CCA" w:rsidRDefault="00C65CCA" w:rsidP="00215042">
                    <w:pPr>
                      <w:rPr>
                        <w:rFonts w:ascii="Times New Roman" w:hAnsi="Times New Roman"/>
                      </w:rPr>
                    </w:pP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15.03.2015-ППТ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иПМТ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-О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Ч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-СП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DDF6CDE" wp14:editId="5F606533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87" name="Поле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7" o:spid="_x0000_s1027" type="#_x0000_t202" style="position:absolute;left:0;text-align:left;margin-left:22.7pt;margin-top:756.95pt;width:14.15pt;height:70.8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0174C97" wp14:editId="68E20862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6" o:spid="_x0000_s1028" type="#_x0000_t202" style="position:absolute;left:0;text-align:left;margin-left:22.7pt;margin-top:586.85pt;width:14.15pt;height:71.6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268750A" wp14:editId="3C5EC78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85" name="Поле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5" o:spid="_x0000_s1029" type="#_x0000_t202" style="position:absolute;left:0;text-align:left;margin-left:22.7pt;margin-top:657.7pt;width:14.15pt;height:99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Mcr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18E65A" wp14:editId="2549C48B">
              <wp:simplePos x="0" y="0"/>
              <wp:positionH relativeFrom="page">
                <wp:posOffset>6948805</wp:posOffset>
              </wp:positionH>
              <wp:positionV relativeFrom="page">
                <wp:posOffset>10020300</wp:posOffset>
              </wp:positionV>
              <wp:extent cx="359410" cy="205105"/>
              <wp:effectExtent l="0" t="0" r="2540" b="4445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4" o:spid="_x0000_s1030" type="#_x0000_t202" style="position:absolute;left:0;text-align:left;margin-left:547.15pt;margin-top:789pt;width:28.3pt;height:16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A05C4AB" wp14:editId="6A568220">
              <wp:simplePos x="0" y="0"/>
              <wp:positionH relativeFrom="page">
                <wp:posOffset>2700655</wp:posOffset>
              </wp:positionH>
              <wp:positionV relativeFrom="page">
                <wp:posOffset>10333355</wp:posOffset>
              </wp:positionV>
              <wp:extent cx="359410" cy="167640"/>
              <wp:effectExtent l="0" t="0" r="2540" b="3810"/>
              <wp:wrapNone/>
              <wp:docPr id="83" name="Поле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Дата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3" o:spid="_x0000_s1031" type="#_x0000_t202" style="position:absolute;left:0;text-align:left;margin-left:212.65pt;margin-top:813.65pt;width:28.3pt;height:13.2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Дата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CAF3B3" wp14:editId="6BF3C6FB">
              <wp:simplePos x="0" y="0"/>
              <wp:positionH relativeFrom="page">
                <wp:posOffset>1800225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gramStart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  <w:lang w:val="en-US"/>
                            </w:rPr>
                            <w:t>N</w:t>
                          </w: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док.</w:t>
                          </w:r>
                          <w:proofErr w:type="gramEnd"/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2" o:spid="_x0000_s1032" type="#_x0000_t202" style="position:absolute;left:0;text-align:left;margin-left:141.75pt;margin-top:813.65pt;width:28.35pt;height:14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gramStart"/>
                    <w:r w:rsidRPr="00892620">
                      <w:rPr>
                        <w:rFonts w:ascii="Times New Roman" w:hAnsi="Times New Roman"/>
                        <w:sz w:val="20"/>
                        <w:szCs w:val="22"/>
                        <w:lang w:val="en-US"/>
                      </w:rPr>
                      <w:t>N</w:t>
                    </w: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док.</w:t>
                    </w:r>
                    <w:proofErr w:type="gramEnd"/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258ACA" wp14:editId="754A27BE">
              <wp:simplePos x="0" y="0"/>
              <wp:positionH relativeFrom="page">
                <wp:posOffset>1450975</wp:posOffset>
              </wp:positionH>
              <wp:positionV relativeFrom="page">
                <wp:posOffset>10333355</wp:posOffset>
              </wp:positionV>
              <wp:extent cx="349250" cy="179070"/>
              <wp:effectExtent l="0" t="0" r="12700" b="11430"/>
              <wp:wrapNone/>
              <wp:docPr id="8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1" o:spid="_x0000_s1033" type="#_x0000_t202" style="position:absolute;left:0;text-align:left;margin-left:114.25pt;margin-top:813.65pt;width:27.5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8E3A55A" wp14:editId="104B4BE2">
              <wp:simplePos x="0" y="0"/>
              <wp:positionH relativeFrom="page">
                <wp:posOffset>1080135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0" name="Поле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spell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Кол</w:t>
                          </w:r>
                          <w:proofErr w:type="gram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.у</w:t>
                          </w:r>
                          <w:proofErr w:type="gramEnd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ч</w:t>
                          </w:r>
                          <w:proofErr w:type="spellEnd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.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0" o:spid="_x0000_s1034" type="#_x0000_t202" style="position:absolute;left:0;text-align:left;margin-left:85.05pt;margin-top:813.65pt;width:28.35pt;height:14.1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f1vQIAALE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spell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Кол</w:t>
                    </w:r>
                    <w:proofErr w:type="gram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.у</w:t>
                    </w:r>
                    <w:proofErr w:type="gramEnd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ч</w:t>
                    </w:r>
                    <w:proofErr w:type="spellEnd"/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.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AADCF1" wp14:editId="3CEADA19">
              <wp:simplePos x="0" y="0"/>
              <wp:positionH relativeFrom="page">
                <wp:posOffset>720725</wp:posOffset>
              </wp:positionH>
              <wp:positionV relativeFrom="page">
                <wp:posOffset>10321290</wp:posOffset>
              </wp:positionV>
              <wp:extent cx="359410" cy="191770"/>
              <wp:effectExtent l="0" t="0" r="2540" b="17780"/>
              <wp:wrapNone/>
              <wp:docPr id="79" name="Поле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Изм.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9" o:spid="_x0000_s1035" type="#_x0000_t202" style="position:absolute;left:0;text-align:left;margin-left:56.75pt;margin-top:812.7pt;width:28.3pt;height:15.1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Изм.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BDD50A" wp14:editId="45A29FF2">
              <wp:simplePos x="0" y="0"/>
              <wp:positionH relativeFrom="page">
                <wp:posOffset>2160270</wp:posOffset>
              </wp:positionH>
              <wp:positionV relativeFrom="page">
                <wp:posOffset>10333355</wp:posOffset>
              </wp:positionV>
              <wp:extent cx="540385" cy="179705"/>
              <wp:effectExtent l="0" t="0" r="12065" b="10795"/>
              <wp:wrapNone/>
              <wp:docPr id="78" name="Поле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Подпись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8" o:spid="_x0000_s1036" type="#_x0000_t202" style="position:absolute;left:0;text-align:left;margin-left:170.1pt;margin-top:813.65pt;width:42.55pt;height:14.1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Подпись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37248" behindDoc="0" locked="0" layoutInCell="1" allowOverlap="1" wp14:anchorId="0ADEF36A" wp14:editId="262CDD96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77" name="Прямая соединительная линия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ZpUAIAAFsEAAAOAAAAZHJzL2Uyb0RvYy54bWysVM1uEzEQviPxDtbe090NSZq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23D8030" wp14:editId="2C6B69DC">
              <wp:simplePos x="0" y="0"/>
              <wp:positionH relativeFrom="page">
                <wp:posOffset>6988810</wp:posOffset>
              </wp:positionH>
              <wp:positionV relativeFrom="page">
                <wp:posOffset>10279380</wp:posOffset>
              </wp:positionV>
              <wp:extent cx="267970" cy="154940"/>
              <wp:effectExtent l="0" t="0" r="17780" b="16510"/>
              <wp:wrapNone/>
              <wp:docPr id="76" name="Поле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E4719">
                            <w:rPr>
                              <w:rFonts w:ascii="Times New Roman" w:hAnsi="Times New Roman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6" o:spid="_x0000_s1037" type="#_x0000_t202" style="position:absolute;left:0;text-align:left;margin-left:550.3pt;margin-top:809.4pt;width:21.1pt;height:12.2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begin"/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instrText xml:space="preserve"> PAGE </w:instrTex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separate"/>
                    </w:r>
                    <w:r w:rsidR="00AE4719">
                      <w:rPr>
                        <w:rFonts w:ascii="Times New Roman" w:hAnsi="Times New Roman"/>
                        <w:noProof/>
                        <w:sz w:val="22"/>
                        <w:szCs w:val="22"/>
                      </w:rPr>
                      <w:t>2</w: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4656" behindDoc="0" locked="0" layoutInCell="1" allowOverlap="1" wp14:anchorId="2FC8EE25" wp14:editId="4A64D762">
              <wp:simplePos x="0" y="0"/>
              <wp:positionH relativeFrom="page">
                <wp:posOffset>2700654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5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12.65pt,785.3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3632" behindDoc="0" locked="0" layoutInCell="1" allowOverlap="1" wp14:anchorId="19A7B18E" wp14:editId="51535E17">
              <wp:simplePos x="0" y="0"/>
              <wp:positionH relativeFrom="page">
                <wp:posOffset>2160269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4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70.1pt,785.3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2608" behindDoc="0" locked="0" layoutInCell="1" allowOverlap="1" wp14:anchorId="064D7977" wp14:editId="65398D4A">
              <wp:simplePos x="0" y="0"/>
              <wp:positionH relativeFrom="page">
                <wp:posOffset>1800224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41.75pt,785.3pt" to="141.7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1584" behindDoc="0" locked="0" layoutInCell="1" allowOverlap="1" wp14:anchorId="6BEE3F86" wp14:editId="2E07EA3F">
              <wp:simplePos x="0" y="0"/>
              <wp:positionH relativeFrom="page">
                <wp:posOffset>1440179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2" name="Прямая соединительная линия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13.4pt,785.3pt" to="113.4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0560" behindDoc="0" locked="0" layoutInCell="1" allowOverlap="1" wp14:anchorId="00B24264" wp14:editId="51A99F17">
              <wp:simplePos x="0" y="0"/>
              <wp:positionH relativeFrom="page">
                <wp:posOffset>1080134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1" o:spid="_x0000_s1026" style="position:absolute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5.05pt,785.3pt" to="85.0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9536" behindDoc="0" locked="0" layoutInCell="1" allowOverlap="1" wp14:anchorId="73490800" wp14:editId="53C4DAB7">
              <wp:simplePos x="0" y="0"/>
              <wp:positionH relativeFrom="page">
                <wp:posOffset>6948805</wp:posOffset>
              </wp:positionH>
              <wp:positionV relativeFrom="page">
                <wp:posOffset>10225404</wp:posOffset>
              </wp:positionV>
              <wp:extent cx="360045" cy="0"/>
              <wp:effectExtent l="0" t="0" r="20955" b="1905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47.15pt,805.15pt" to="575.5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8512" behindDoc="0" locked="0" layoutInCell="1" allowOverlap="1" wp14:anchorId="42077BEB" wp14:editId="3429AD41">
              <wp:simplePos x="0" y="0"/>
              <wp:positionH relativeFrom="page">
                <wp:posOffset>6948804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7.15pt,785.3pt" to="547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koSTQ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7488" behindDoc="0" locked="0" layoutInCell="1" allowOverlap="1" wp14:anchorId="3DE86A02" wp14:editId="1837AEF0">
              <wp:simplePos x="0" y="0"/>
              <wp:positionH relativeFrom="page">
                <wp:posOffset>3060699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2516474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41pt,785.3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2OTA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6464" behindDoc="0" locked="0" layoutInCell="1" allowOverlap="1" wp14:anchorId="2B3EE95B" wp14:editId="278B1C6E">
              <wp:simplePos x="0" y="0"/>
              <wp:positionH relativeFrom="page">
                <wp:posOffset>720090</wp:posOffset>
              </wp:positionH>
              <wp:positionV relativeFrom="page">
                <wp:posOffset>10333354</wp:posOffset>
              </wp:positionV>
              <wp:extent cx="2339975" cy="0"/>
              <wp:effectExtent l="0" t="0" r="22225" b="1905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44UAIAAFsEAAAOAAAAZHJzL2Uyb0RvYy54bWysVM1uEzEQviPxDtbe091N0r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5440" behindDoc="0" locked="0" layoutInCell="1" allowOverlap="1" wp14:anchorId="1ECE6FAB" wp14:editId="709EC670">
              <wp:simplePos x="0" y="0"/>
              <wp:positionH relativeFrom="page">
                <wp:posOffset>720090</wp:posOffset>
              </wp:positionH>
              <wp:positionV relativeFrom="page">
                <wp:posOffset>10153014</wp:posOffset>
              </wp:positionV>
              <wp:extent cx="2339975" cy="0"/>
              <wp:effectExtent l="0" t="0" r="22225" b="1905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aw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4416" behindDoc="0" locked="0" layoutInCell="1" allowOverlap="1" wp14:anchorId="162FB64B" wp14:editId="3F711B9C">
              <wp:simplePos x="0" y="0"/>
              <wp:positionH relativeFrom="page">
                <wp:posOffset>720090</wp:posOffset>
              </wp:positionH>
              <wp:positionV relativeFrom="page">
                <wp:posOffset>9973309</wp:posOffset>
              </wp:positionV>
              <wp:extent cx="6588125" cy="0"/>
              <wp:effectExtent l="0" t="0" r="22225" b="1905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5.3pt" to="575.4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34TgIAAFs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3392" behindDoc="0" locked="0" layoutInCell="1" allowOverlap="1" wp14:anchorId="713D0AA2" wp14:editId="4DCDD65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gc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2368" behindDoc="0" locked="0" layoutInCell="1" allowOverlap="1" wp14:anchorId="6CA3F029" wp14:editId="68415612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1/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9296" behindDoc="0" locked="0" layoutInCell="1" allowOverlap="1" wp14:anchorId="2D8FD013" wp14:editId="012E3316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De&#10;8WW5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8272" behindDoc="0" locked="0" layoutInCell="1" allowOverlap="1" wp14:anchorId="646A7FB9" wp14:editId="64B2C6E7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25163827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284" w:vertAnchor="page" w:horzAnchor="page" w:tblpX="1163" w:tblpY="14261"/>
      <w:tblOverlap w:val="never"/>
      <w:tblW w:w="10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9"/>
      <w:gridCol w:w="566"/>
      <w:gridCol w:w="566"/>
      <w:gridCol w:w="566"/>
      <w:gridCol w:w="850"/>
      <w:gridCol w:w="566"/>
      <w:gridCol w:w="3964"/>
      <w:gridCol w:w="850"/>
      <w:gridCol w:w="850"/>
      <w:gridCol w:w="1029"/>
    </w:tblGrid>
    <w:tr w:rsidR="00A7563E" w:rsidRPr="00B37A9B" w:rsidTr="00B37A9B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0652AB">
          <w:pPr>
            <w:pStyle w:val="-"/>
            <w:ind w:left="282"/>
            <w:jc w:val="center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t>15.03-2015-ППТ</w:t>
          </w:r>
          <w:r w:rsidR="00AE31ED">
            <w:rPr>
              <w:rFonts w:ascii="Times New Roman" w:hAnsi="Times New Roman"/>
              <w:sz w:val="32"/>
              <w:szCs w:val="32"/>
            </w:rPr>
            <w:t>иПМТ</w:t>
          </w:r>
          <w:r w:rsidR="00C65CCA">
            <w:rPr>
              <w:rFonts w:ascii="Times New Roman" w:hAnsi="Times New Roman"/>
              <w:sz w:val="32"/>
              <w:szCs w:val="32"/>
            </w:rPr>
            <w:t>-</w:t>
          </w:r>
          <w:r w:rsidR="000652AB">
            <w:rPr>
              <w:rFonts w:ascii="Times New Roman" w:hAnsi="Times New Roman"/>
              <w:sz w:val="32"/>
              <w:szCs w:val="32"/>
            </w:rPr>
            <w:t>ПМ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pacing w:val="-20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pacing w:val="-20"/>
              <w:sz w:val="20"/>
              <w:szCs w:val="20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  <w:lang w:val="en-US"/>
            </w:rPr>
            <w:t>N</w:t>
          </w:r>
          <w:r w:rsidRPr="00892620">
            <w:rPr>
              <w:rFonts w:ascii="Times New Roman" w:hAnsi="Times New Roman"/>
              <w:sz w:val="20"/>
              <w:szCs w:val="20"/>
            </w:rPr>
            <w:t>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Дата</w:t>
          </w: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324BA6" w:rsidRDefault="00AE4719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sz w:val="20"/>
              <w:szCs w:val="20"/>
            </w:rPr>
            <w:t>Мкртычян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0652AB">
          <w:pPr>
            <w:pStyle w:val="-0"/>
            <w:jc w:val="left"/>
            <w:rPr>
              <w:rFonts w:ascii="Times New Roman" w:hAnsi="Times New Roman"/>
              <w:sz w:val="14"/>
              <w:szCs w:val="14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E91F01" w:rsidRPr="00E91F01">
            <w:rPr>
              <w:rFonts w:ascii="Times New Roman" w:hAnsi="Times New Roman"/>
              <w:noProof/>
              <w:sz w:val="14"/>
              <w:szCs w:val="14"/>
              <w:lang w:val="en-US"/>
            </w:rPr>
            <w:t>01</w:t>
          </w:r>
          <w:r w:rsidR="00E91F01">
            <w:rPr>
              <w:rFonts w:ascii="Times New Roman" w:hAnsi="Times New Roman"/>
              <w:noProof/>
              <w:sz w:val="14"/>
              <w:szCs w:val="14"/>
            </w:rPr>
            <w:t>.2016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A404C1" w:rsidRDefault="00E91F01" w:rsidP="00153F54">
          <w:pPr>
            <w:pStyle w:val="-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ГРАФИЧЕСКАЯ ЧАСТЬ</w:t>
          </w:r>
          <w:bookmarkStart w:id="0" w:name="_GoBack"/>
          <w:bookmarkEnd w:id="0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Листов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0652AB" w:rsidP="00FE4FF7">
          <w:pPr>
            <w:pStyle w:val="-0"/>
            <w:jc w:val="both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10</w:t>
          </w:r>
          <w:r w:rsidR="00FE4FF7">
            <w:rPr>
              <w:rFonts w:ascii="Times New Roman" w:hAnsi="Times New Roman"/>
              <w:sz w:val="14"/>
              <w:szCs w:val="14"/>
            </w:rPr>
            <w:t>.2015</w:t>
          </w:r>
        </w:p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B57674" w:rsidRDefault="00A7563E" w:rsidP="00FE6BD6">
          <w:pPr>
            <w:pStyle w:val="-0"/>
            <w:rPr>
              <w:rFonts w:ascii="Times New Roman" w:hAnsi="Times New Roman"/>
              <w:sz w:val="22"/>
              <w:szCs w:val="22"/>
              <w:lang w:val="en-US"/>
            </w:rPr>
          </w:pPr>
          <w:r>
            <w:rPr>
              <w:rFonts w:ascii="Times New Roman" w:hAnsi="Times New Roman"/>
              <w:sz w:val="22"/>
              <w:szCs w:val="22"/>
              <w:lang w:val="en-US"/>
            </w:rPr>
            <w:t>1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9D667D" w:rsidRDefault="00AE4719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1</w:t>
          </w:r>
        </w:p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7F7FF1">
          <w:pPr>
            <w:pStyle w:val="-0"/>
            <w:spacing w:line="240" w:lineRule="auto"/>
            <w:rPr>
              <w:rFonts w:ascii="Times New Roman" w:hAnsi="Times New Roman"/>
            </w:rPr>
          </w:pPr>
          <w:r w:rsidRPr="00187109">
            <w:rPr>
              <w:rFonts w:ascii="Times New Roman" w:hAnsi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83328" behindDoc="0" locked="0" layoutInCell="1" allowOverlap="1" wp14:anchorId="6C5AEFFE" wp14:editId="77B5D563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17780</wp:posOffset>
                    </wp:positionV>
                    <wp:extent cx="1666875" cy="1076325"/>
                    <wp:effectExtent l="0" t="0" r="0" b="0"/>
                    <wp:wrapNone/>
                    <wp:docPr id="5" name="Прямоугольник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66875" cy="107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-.25pt;margin-top:1.4pt;width:131.25pt;height:84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" filled="f" stroked="f" strokeweight="2pt"/>
                </w:pict>
              </mc:Fallback>
            </mc:AlternateContent>
          </w:r>
          <w:r w:rsidRPr="00187109">
            <w:rPr>
              <w:rFonts w:ascii="Times New Roman" w:hAnsi="Times New Roman"/>
            </w:rPr>
            <w:t>ООО «ТЭС</w:t>
          </w:r>
          <w:r w:rsidR="007F7FF1">
            <w:rPr>
              <w:rFonts w:ascii="Times New Roman" w:hAnsi="Times New Roman"/>
            </w:rPr>
            <w:t>-</w:t>
          </w:r>
          <w:proofErr w:type="spellStart"/>
          <w:r w:rsidR="007F7FF1">
            <w:rPr>
              <w:rFonts w:ascii="Times New Roman" w:hAnsi="Times New Roman"/>
            </w:rPr>
            <w:t>ГеоИнжПроект</w:t>
          </w:r>
          <w:proofErr w:type="spellEnd"/>
          <w:r w:rsidRPr="00187109">
            <w:rPr>
              <w:rFonts w:ascii="Times New Roman" w:hAnsi="Times New Roman"/>
            </w:rPr>
            <w:t>»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z w:val="20"/>
              <w:szCs w:val="20"/>
            </w:rPr>
            <w:t>Н.контр</w:t>
          </w:r>
          <w:proofErr w:type="spellEnd"/>
          <w:r w:rsidRPr="00892620">
            <w:rPr>
              <w:rFonts w:ascii="Times New Roman" w:hAnsi="Times New Roman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Безуглый</w:t>
          </w:r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FE4FF7" w:rsidRDefault="00A7563E" w:rsidP="000652AB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E91F01" w:rsidRPr="00E91F01">
            <w:rPr>
              <w:rFonts w:ascii="Times New Roman" w:hAnsi="Times New Roman"/>
              <w:noProof/>
              <w:sz w:val="14"/>
              <w:szCs w:val="14"/>
              <w:lang w:val="en-US"/>
            </w:rPr>
            <w:t>01</w:t>
          </w:r>
          <w:r w:rsidR="00E91F01">
            <w:rPr>
              <w:rFonts w:ascii="Times New Roman" w:hAnsi="Times New Roman"/>
              <w:noProof/>
              <w:sz w:val="14"/>
              <w:szCs w:val="14"/>
            </w:rPr>
            <w:t>.2016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7563E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 w:rsidRPr="00C50A39">
            <w:rPr>
              <w:rFonts w:ascii="Times New Roman" w:hAnsi="Times New Roman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E31ED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0652AB" w:rsidP="00187109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noProof/>
              <w:sz w:val="14"/>
              <w:szCs w:val="14"/>
            </w:rPr>
            <w:t>10</w:t>
          </w:r>
          <w:r w:rsidR="00A7563E" w:rsidRPr="00FE4FF7">
            <w:rPr>
              <w:rFonts w:ascii="Times New Roman" w:hAnsi="Times New Roman"/>
              <w:noProof/>
              <w:sz w:val="14"/>
              <w:szCs w:val="14"/>
              <w:lang w:val="en-US"/>
            </w:rPr>
            <w:t>.2015</w:t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</w:tbl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15C82962" wp14:editId="3AE8562A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55" name="Поле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5" o:spid="_x0000_s1038" type="#_x0000_t202" style="position:absolute;left:0;text-align:left;margin-left:22.7pt;margin-top:756.95pt;width:14.15pt;height:70.85pt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b/H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E3E609F" wp14:editId="3A0DAC06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54" name="Поле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4" o:spid="_x0000_s1039" type="#_x0000_t202" style="position:absolute;left:0;text-align:left;margin-left:22.7pt;margin-top:586.85pt;width:14.15pt;height:71.6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398D2A30" wp14:editId="77983C4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3" o:spid="_x0000_s1040" type="#_x0000_t202" style="position:absolute;left:0;text-align:left;margin-left:22.7pt;margin-top:657.7pt;width:14.15pt;height:99.2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7968" behindDoc="0" locked="0" layoutInCell="1" allowOverlap="1" wp14:anchorId="264CEBD3" wp14:editId="6FFFBF83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4162F7D4" wp14:editId="0CCA67F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51" name="Прямая соединительная линия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4C025FEB" wp14:editId="12268C45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50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70016" behindDoc="0" locked="0" layoutInCell="1" allowOverlap="1" wp14:anchorId="6BDFFAFF" wp14:editId="0AACF0DE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9" name="Прямая соединительная линия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9" o:spid="_x0000_s1026" style="position:absolute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Af&#10;Hv7c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8992" behindDoc="0" locked="0" layoutInCell="1" allowOverlap="1" wp14:anchorId="27A11B3D" wp14:editId="6A9EBB8A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8" name="Прямая соединительная линия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8" o:spid="_x0000_s1026" style="position:absolute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  <w:p w:rsidR="00A7563E" w:rsidRDefault="00A756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B2" w:rsidRDefault="00C260B2" w:rsidP="00B37A9B">
      <w:pPr>
        <w:spacing w:line="240" w:lineRule="auto"/>
      </w:pPr>
      <w:r>
        <w:separator/>
      </w:r>
    </w:p>
  </w:footnote>
  <w:footnote w:type="continuationSeparator" w:id="0">
    <w:p w:rsidR="00C260B2" w:rsidRDefault="00C260B2" w:rsidP="00B37A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F01" w:rsidRDefault="00E91F0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B61D56" w:rsidRDefault="003905B4" w:rsidP="0091556B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71A03E25" wp14:editId="2B7D0FC6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3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6" style="position:absolute;margin-left:465.25pt;margin-top:0;width:25.15pt;height:15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B/7BfH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</w:p>
  <w:p w:rsidR="00A7563E" w:rsidRPr="00F842FB" w:rsidRDefault="003905B4" w:rsidP="00EA691C">
    <w:pPr>
      <w:tabs>
        <w:tab w:val="right" w:pos="9911"/>
      </w:tabs>
      <w:rPr>
        <w:rFonts w:ascii="Times New Roman" w:hAnsi="Times New Roman"/>
        <w:lang w:val="en-US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1344" behindDoc="0" locked="0" layoutInCell="1" allowOverlap="1" wp14:anchorId="77D2DBFE" wp14:editId="6F4EA0E6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3" o:spid="_x0000_s1026" style="position:absolute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1qTgIAAFoEAAAOAAAAZHJzL2Uyb0RvYy54bWysVM1uEzEQviPxDtbe091Nti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EMy&#10;fWp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0320" behindDoc="0" locked="0" layoutInCell="1" allowOverlap="1" wp14:anchorId="367F7AB0" wp14:editId="53927167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2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AY&#10;9zr2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6224" behindDoc="0" locked="0" layoutInCell="1" allowOverlap="1" wp14:anchorId="3415507D" wp14:editId="30BD9D9C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91" name="Прямая соединительная линия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1" o:spid="_x0000_s1026" style="position:absolute;z-index:2516362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34176" behindDoc="1" locked="0" layoutInCell="1" allowOverlap="1" wp14:anchorId="7554271C" wp14:editId="386D5B47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90" name="Полилиния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90" o:spid="_x0000_s1026" style="position:absolute;margin-left:56.7pt;margin-top:14.1pt;width:518.75pt;height:.1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5200" behindDoc="0" locked="0" layoutInCell="1" allowOverlap="1" wp14:anchorId="5653813E" wp14:editId="5C92082E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89" name="Прямая соединительная линия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9" o:spid="_x0000_s1026" style="position:absolute;z-index:25163520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eFTgIAAFwEAAAOAAAAZHJzL2Uyb0RvYy54bWysVMFuEzEQvSPxD9be091N05KsuqlQNuFS&#10;oFLLBzi2N2vhtS3bzSZCSNAzUj6BX+AAUqUC37D5I8bOJmrhghA5OOPxzPObmec9O1/VAi2ZsVzJ&#10;PEqPkggxSRTlcpFHb65nvWGErMOSYqEky6M1s9H5+OmTs0ZnrK8qJSgzCECkzRqdR5VzOotjSypW&#10;Y3ukNJNwWCpTYwdbs4ipwQ2g1yLuJ8lp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jQ5Pu4nw5MAj7N9pjbWvWCqRt7II8Gl7y3O8PLCOs8EZ/sQ75Zq&#10;xoUI+hASNQA7Sk6SkGGV4NSf+jhrFvOJMGiJvcTCr7v4UZhRN5IGtIphOu1sh7nY2XC7kB4PigE+&#10;nbXT0LtRMpoOp8NBb9A/nfYGSVH0ns8mg97pLH12UhwXk0mRvvfU0kFWcUqZ9Oz2ek4Hf6eX7mXt&#10;lHhQ9KEP8WP00DAgu/8PpMM0/QB3Upgrur40+ymDhENw99z8G3m4B/vhR2H8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fHeF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  <w:r w:rsidR="00EA691C">
      <w:rPr>
        <w:rFonts w:ascii="Times New Roman" w:hAnsi="Times New Roman"/>
        <w:lang w:val="en-US"/>
      </w:rPr>
      <w:tab/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=</w:instrText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PAGE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1F7CF9" w:rsidRPr="007067DE">
      <w:rPr>
        <w:rStyle w:val="af3"/>
        <w:rFonts w:ascii="Times New Roman" w:hAnsi="Times New Roman"/>
        <w:szCs w:val="24"/>
        <w:lang w:val="en-US"/>
      </w:rPr>
      <w:instrText>+</w:instrText>
    </w:r>
    <w:r w:rsidR="001F7CF9">
      <w:rPr>
        <w:rStyle w:val="af3"/>
        <w:rFonts w:ascii="Times New Roman" w:hAnsi="Times New Roman"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instrText xml:space="preserve">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t>4</w: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EA691C">
      <w:rPr>
        <w:rStyle w:val="af3"/>
        <w:rFonts w:ascii="Times New Roman" w:hAnsi="Times New Roman"/>
      </w:rPr>
      <w:t xml:space="preserve">     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AE4C47" w:rsidRDefault="003905B4" w:rsidP="001F7CF9">
    <w:pPr>
      <w:tabs>
        <w:tab w:val="left" w:pos="9491"/>
        <w:tab w:val="right" w:pos="9897"/>
      </w:tabs>
      <w:rPr>
        <w:rFonts w:ascii="Times New Roman" w:eastAsia="Times New Roman" w:hAnsi="Times New Roman"/>
        <w:vanish/>
        <w:szCs w:val="24"/>
        <w:lang w:eastAsia="ru-RU"/>
      </w:rPr>
    </w:pPr>
    <w:r>
      <w:rPr>
        <w:rFonts w:ascii="Times New Roman" w:eastAsia="Times New Roman" w:hAnsi="Times New Roman"/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39858A66" wp14:editId="531B35E8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2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26" style="position:absolute;margin-left:465.25pt;margin-top:0;width:25.15pt;height:15.0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5hTnPX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  <w:r w:rsidR="00EA691C">
      <w:rPr>
        <w:rFonts w:ascii="Times New Roman" w:eastAsia="Times New Roman" w:hAnsi="Times New Roman"/>
        <w:szCs w:val="24"/>
        <w:lang w:eastAsia="ru-RU"/>
      </w:rPr>
      <w:tab/>
    </w:r>
    <w:r w:rsidR="00AE4719">
      <w:rPr>
        <w:rFonts w:ascii="Times New Roman" w:eastAsia="Times New Roman" w:hAnsi="Times New Roman"/>
        <w:szCs w:val="24"/>
        <w:lang w:eastAsia="ru-RU"/>
      </w:rPr>
      <w:t>5</w:t>
    </w:r>
    <w:r w:rsidR="001F7CF9">
      <w:rPr>
        <w:rFonts w:ascii="Times New Roman" w:eastAsia="Times New Roman" w:hAnsi="Times New Roman"/>
        <w:szCs w:val="24"/>
        <w:lang w:eastAsia="ru-RU"/>
      </w:rPr>
      <w:tab/>
    </w:r>
  </w:p>
  <w:p w:rsidR="00A7563E" w:rsidRDefault="003905B4" w:rsidP="00FE6BD6"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80256" behindDoc="0" locked="0" layoutInCell="1" allowOverlap="1" wp14:anchorId="55EFF0BA" wp14:editId="70F2FB8A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0QA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M97&#10;RAB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79232" behindDoc="0" locked="0" layoutInCell="1" allowOverlap="1" wp14:anchorId="34A8D385" wp14:editId="4BC76EDB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BA&#10;1wR6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8208" behindDoc="0" locked="0" layoutInCell="1" allowOverlap="1" wp14:anchorId="3CF4A3B9" wp14:editId="1039B3B8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6782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1" locked="0" layoutInCell="1" allowOverlap="1" wp14:anchorId="10B06693" wp14:editId="5A5BC8E0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57" name="Поли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57" o:spid="_x0000_s1026" style="position:absolute;margin-left:56.7pt;margin-top:14.1pt;width:518.75pt;height:.1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7184" behindDoc="0" locked="0" layoutInCell="1" allowOverlap="1" wp14:anchorId="0E36316A" wp14:editId="50126289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6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6" o:spid="_x0000_s1026" style="position:absolute;z-index:2516771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gDBW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298"/>
    <w:multiLevelType w:val="hybridMultilevel"/>
    <w:tmpl w:val="C868B786"/>
    <w:lvl w:ilvl="0" w:tplc="2A36C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0453D2"/>
    <w:multiLevelType w:val="hybridMultilevel"/>
    <w:tmpl w:val="AC54C3B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8359A1"/>
    <w:multiLevelType w:val="multilevel"/>
    <w:tmpl w:val="60586C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">
    <w:nsid w:val="131D6863"/>
    <w:multiLevelType w:val="multilevel"/>
    <w:tmpl w:val="E3F002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abstractNum w:abstractNumId="4">
    <w:nsid w:val="13665FF3"/>
    <w:multiLevelType w:val="multilevel"/>
    <w:tmpl w:val="69DA58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5">
    <w:nsid w:val="14DE48C5"/>
    <w:multiLevelType w:val="multilevel"/>
    <w:tmpl w:val="F71C7EEA"/>
    <w:lvl w:ilvl="0">
      <w:start w:val="2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6">
    <w:nsid w:val="15632CDB"/>
    <w:multiLevelType w:val="multilevel"/>
    <w:tmpl w:val="33FE16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7">
    <w:nsid w:val="15C31180"/>
    <w:multiLevelType w:val="multilevel"/>
    <w:tmpl w:val="CBDE9346"/>
    <w:lvl w:ilvl="0">
      <w:start w:val="3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8">
    <w:nsid w:val="173874E2"/>
    <w:multiLevelType w:val="multilevel"/>
    <w:tmpl w:val="ED94062C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0062B3E"/>
    <w:multiLevelType w:val="multilevel"/>
    <w:tmpl w:val="D48CA11A"/>
    <w:lvl w:ilvl="0">
      <w:start w:val="1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003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10">
    <w:nsid w:val="22C46C06"/>
    <w:multiLevelType w:val="hybridMultilevel"/>
    <w:tmpl w:val="AB44DEA4"/>
    <w:lvl w:ilvl="0" w:tplc="5DA4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F125E9"/>
    <w:multiLevelType w:val="hybridMultilevel"/>
    <w:tmpl w:val="B8EE0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913148"/>
    <w:multiLevelType w:val="hybridMultilevel"/>
    <w:tmpl w:val="BF1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00185"/>
    <w:multiLevelType w:val="hybridMultilevel"/>
    <w:tmpl w:val="D342146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D8D1BDF"/>
    <w:multiLevelType w:val="hybridMultilevel"/>
    <w:tmpl w:val="C6C27EA2"/>
    <w:lvl w:ilvl="0" w:tplc="95045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1C1BF7"/>
    <w:multiLevelType w:val="multilevel"/>
    <w:tmpl w:val="7F008B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4830CF8"/>
    <w:multiLevelType w:val="multilevel"/>
    <w:tmpl w:val="81E6EB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6323A5F"/>
    <w:multiLevelType w:val="multilevel"/>
    <w:tmpl w:val="1988F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8">
    <w:nsid w:val="481515B6"/>
    <w:multiLevelType w:val="hybridMultilevel"/>
    <w:tmpl w:val="1FDC824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491A2233"/>
    <w:multiLevelType w:val="hybridMultilevel"/>
    <w:tmpl w:val="0D2480D2"/>
    <w:lvl w:ilvl="0" w:tplc="D56E57E2">
      <w:start w:val="1"/>
      <w:numFmt w:val="decimal"/>
      <w:lvlText w:val="%1."/>
      <w:lvlJc w:val="left"/>
      <w:pPr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0">
    <w:nsid w:val="5D462039"/>
    <w:multiLevelType w:val="hybridMultilevel"/>
    <w:tmpl w:val="3FD8ADF2"/>
    <w:lvl w:ilvl="0" w:tplc="7102C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0706AE6" w:tentative="1">
      <w:start w:val="1"/>
      <w:numFmt w:val="lowerLetter"/>
      <w:lvlText w:val="%2."/>
      <w:lvlJc w:val="left"/>
      <w:pPr>
        <w:ind w:left="1788" w:hanging="360"/>
      </w:pPr>
    </w:lvl>
    <w:lvl w:ilvl="2" w:tplc="6CD82DC8" w:tentative="1">
      <w:start w:val="1"/>
      <w:numFmt w:val="lowerRoman"/>
      <w:lvlText w:val="%3."/>
      <w:lvlJc w:val="right"/>
      <w:pPr>
        <w:ind w:left="2508" w:hanging="180"/>
      </w:pPr>
    </w:lvl>
    <w:lvl w:ilvl="3" w:tplc="9C862A3A" w:tentative="1">
      <w:start w:val="1"/>
      <w:numFmt w:val="decimal"/>
      <w:lvlText w:val="%4."/>
      <w:lvlJc w:val="left"/>
      <w:pPr>
        <w:ind w:left="3228" w:hanging="360"/>
      </w:pPr>
    </w:lvl>
    <w:lvl w:ilvl="4" w:tplc="3D1E0CCC" w:tentative="1">
      <w:start w:val="1"/>
      <w:numFmt w:val="lowerLetter"/>
      <w:lvlText w:val="%5."/>
      <w:lvlJc w:val="left"/>
      <w:pPr>
        <w:ind w:left="3948" w:hanging="360"/>
      </w:pPr>
    </w:lvl>
    <w:lvl w:ilvl="5" w:tplc="3E9A2ABC" w:tentative="1">
      <w:start w:val="1"/>
      <w:numFmt w:val="lowerRoman"/>
      <w:lvlText w:val="%6."/>
      <w:lvlJc w:val="right"/>
      <w:pPr>
        <w:ind w:left="4668" w:hanging="180"/>
      </w:pPr>
    </w:lvl>
    <w:lvl w:ilvl="6" w:tplc="FD6CDEAC" w:tentative="1">
      <w:start w:val="1"/>
      <w:numFmt w:val="decimal"/>
      <w:lvlText w:val="%7."/>
      <w:lvlJc w:val="left"/>
      <w:pPr>
        <w:ind w:left="5388" w:hanging="360"/>
      </w:pPr>
    </w:lvl>
    <w:lvl w:ilvl="7" w:tplc="0DEED7AA" w:tentative="1">
      <w:start w:val="1"/>
      <w:numFmt w:val="lowerLetter"/>
      <w:lvlText w:val="%8."/>
      <w:lvlJc w:val="left"/>
      <w:pPr>
        <w:ind w:left="6108" w:hanging="360"/>
      </w:pPr>
    </w:lvl>
    <w:lvl w:ilvl="8" w:tplc="4108541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B3050B3"/>
    <w:multiLevelType w:val="multilevel"/>
    <w:tmpl w:val="443C07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6C4F593E"/>
    <w:multiLevelType w:val="multilevel"/>
    <w:tmpl w:val="AF668A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>
    <w:nsid w:val="736C59C3"/>
    <w:multiLevelType w:val="hybridMultilevel"/>
    <w:tmpl w:val="BA247A9C"/>
    <w:lvl w:ilvl="0" w:tplc="15129EDE">
      <w:start w:val="1"/>
      <w:numFmt w:val="bullet"/>
      <w:lvlText w:val=""/>
      <w:lvlJc w:val="left"/>
      <w:pPr>
        <w:tabs>
          <w:tab w:val="num" w:pos="927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83D12"/>
    <w:multiLevelType w:val="multilevel"/>
    <w:tmpl w:val="3FDA1B3E"/>
    <w:lvl w:ilvl="0">
      <w:start w:val="4"/>
      <w:numFmt w:val="decimal"/>
      <w:lvlText w:val="%1.0"/>
      <w:lvlJc w:val="left"/>
      <w:pPr>
        <w:ind w:left="190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7" w:hanging="1800"/>
      </w:pPr>
      <w:rPr>
        <w:rFonts w:hint="default"/>
      </w:rPr>
    </w:lvl>
  </w:abstractNum>
  <w:abstractNum w:abstractNumId="25">
    <w:nsid w:val="7CFA50AE"/>
    <w:multiLevelType w:val="multilevel"/>
    <w:tmpl w:val="C4BCF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7"/>
  </w:num>
  <w:num w:numId="5">
    <w:abstractNumId w:val="24"/>
  </w:num>
  <w:num w:numId="6">
    <w:abstractNumId w:val="10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6"/>
  </w:num>
  <w:num w:numId="12">
    <w:abstractNumId w:val="4"/>
  </w:num>
  <w:num w:numId="13">
    <w:abstractNumId w:val="18"/>
  </w:num>
  <w:num w:numId="14">
    <w:abstractNumId w:val="13"/>
  </w:num>
  <w:num w:numId="15">
    <w:abstractNumId w:val="0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4"/>
  </w:num>
  <w:num w:numId="22">
    <w:abstractNumId w:val="8"/>
  </w:num>
  <w:num w:numId="23">
    <w:abstractNumId w:val="1"/>
  </w:num>
  <w:num w:numId="24">
    <w:abstractNumId w:val="23"/>
  </w:num>
  <w:num w:numId="25">
    <w:abstractNumId w:val="19"/>
  </w:num>
  <w:num w:numId="2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5C"/>
    <w:rsid w:val="000038F2"/>
    <w:rsid w:val="000055F9"/>
    <w:rsid w:val="00012271"/>
    <w:rsid w:val="0001425A"/>
    <w:rsid w:val="00055633"/>
    <w:rsid w:val="00057F97"/>
    <w:rsid w:val="000652AB"/>
    <w:rsid w:val="00070438"/>
    <w:rsid w:val="00072D2F"/>
    <w:rsid w:val="00075BA2"/>
    <w:rsid w:val="000851D1"/>
    <w:rsid w:val="000920E8"/>
    <w:rsid w:val="0009314A"/>
    <w:rsid w:val="00093776"/>
    <w:rsid w:val="0009556F"/>
    <w:rsid w:val="00097E08"/>
    <w:rsid w:val="00097E1D"/>
    <w:rsid w:val="000A7135"/>
    <w:rsid w:val="000B2851"/>
    <w:rsid w:val="000B5BC2"/>
    <w:rsid w:val="000C10DF"/>
    <w:rsid w:val="000C4962"/>
    <w:rsid w:val="000C5D69"/>
    <w:rsid w:val="000C634C"/>
    <w:rsid w:val="000D231D"/>
    <w:rsid w:val="000D33FD"/>
    <w:rsid w:val="000D3B74"/>
    <w:rsid w:val="000E2156"/>
    <w:rsid w:val="000E41EB"/>
    <w:rsid w:val="000E5A94"/>
    <w:rsid w:val="000E676C"/>
    <w:rsid w:val="000E76F7"/>
    <w:rsid w:val="00103695"/>
    <w:rsid w:val="00116810"/>
    <w:rsid w:val="00122474"/>
    <w:rsid w:val="00126D1A"/>
    <w:rsid w:val="0013130D"/>
    <w:rsid w:val="001348ED"/>
    <w:rsid w:val="0013533C"/>
    <w:rsid w:val="00142D17"/>
    <w:rsid w:val="001475C4"/>
    <w:rsid w:val="0015358B"/>
    <w:rsid w:val="00153F54"/>
    <w:rsid w:val="001566ED"/>
    <w:rsid w:val="00162F85"/>
    <w:rsid w:val="00166F61"/>
    <w:rsid w:val="001759F9"/>
    <w:rsid w:val="00183555"/>
    <w:rsid w:val="00184D63"/>
    <w:rsid w:val="0018584C"/>
    <w:rsid w:val="00187109"/>
    <w:rsid w:val="001976A5"/>
    <w:rsid w:val="001B4D70"/>
    <w:rsid w:val="001B5DD3"/>
    <w:rsid w:val="001C07B5"/>
    <w:rsid w:val="001C17E7"/>
    <w:rsid w:val="001C265C"/>
    <w:rsid w:val="001C3B6E"/>
    <w:rsid w:val="001E1CF5"/>
    <w:rsid w:val="001E562E"/>
    <w:rsid w:val="001E6F51"/>
    <w:rsid w:val="001F0582"/>
    <w:rsid w:val="001F71BA"/>
    <w:rsid w:val="001F7CF9"/>
    <w:rsid w:val="00204829"/>
    <w:rsid w:val="0021305D"/>
    <w:rsid w:val="00213E3E"/>
    <w:rsid w:val="00215042"/>
    <w:rsid w:val="00220861"/>
    <w:rsid w:val="00223D77"/>
    <w:rsid w:val="00225F64"/>
    <w:rsid w:val="00234A91"/>
    <w:rsid w:val="002400B2"/>
    <w:rsid w:val="00240EA3"/>
    <w:rsid w:val="00244FE9"/>
    <w:rsid w:val="00271568"/>
    <w:rsid w:val="00271D94"/>
    <w:rsid w:val="00273838"/>
    <w:rsid w:val="00277E8A"/>
    <w:rsid w:val="00291DA8"/>
    <w:rsid w:val="00295FD3"/>
    <w:rsid w:val="002A4867"/>
    <w:rsid w:val="002A6903"/>
    <w:rsid w:val="002A695F"/>
    <w:rsid w:val="002A69C4"/>
    <w:rsid w:val="002B21FD"/>
    <w:rsid w:val="002C1AF4"/>
    <w:rsid w:val="002D3D88"/>
    <w:rsid w:val="002D5A88"/>
    <w:rsid w:val="002E431A"/>
    <w:rsid w:val="002E7838"/>
    <w:rsid w:val="002F608B"/>
    <w:rsid w:val="002F62EA"/>
    <w:rsid w:val="002F67A5"/>
    <w:rsid w:val="003122EE"/>
    <w:rsid w:val="00321F3B"/>
    <w:rsid w:val="00323CAF"/>
    <w:rsid w:val="00323FBD"/>
    <w:rsid w:val="00324BA6"/>
    <w:rsid w:val="00330BFA"/>
    <w:rsid w:val="00333B54"/>
    <w:rsid w:val="00334880"/>
    <w:rsid w:val="0033491E"/>
    <w:rsid w:val="003366A9"/>
    <w:rsid w:val="00336EF5"/>
    <w:rsid w:val="003423C9"/>
    <w:rsid w:val="00344AE0"/>
    <w:rsid w:val="00344F61"/>
    <w:rsid w:val="003452AF"/>
    <w:rsid w:val="00352C3E"/>
    <w:rsid w:val="003569C4"/>
    <w:rsid w:val="00373F12"/>
    <w:rsid w:val="0037675E"/>
    <w:rsid w:val="00376D8B"/>
    <w:rsid w:val="003905B4"/>
    <w:rsid w:val="003A1C8B"/>
    <w:rsid w:val="003A3525"/>
    <w:rsid w:val="003A5F13"/>
    <w:rsid w:val="003B50BD"/>
    <w:rsid w:val="003C5CCD"/>
    <w:rsid w:val="003E2E7A"/>
    <w:rsid w:val="003E4796"/>
    <w:rsid w:val="003E4E07"/>
    <w:rsid w:val="003F2070"/>
    <w:rsid w:val="003F3B65"/>
    <w:rsid w:val="003F6541"/>
    <w:rsid w:val="003F76BA"/>
    <w:rsid w:val="004001B9"/>
    <w:rsid w:val="004067B5"/>
    <w:rsid w:val="00406DE1"/>
    <w:rsid w:val="00413A8E"/>
    <w:rsid w:val="00414A6C"/>
    <w:rsid w:val="00416D71"/>
    <w:rsid w:val="0043490C"/>
    <w:rsid w:val="00441146"/>
    <w:rsid w:val="00443916"/>
    <w:rsid w:val="00451697"/>
    <w:rsid w:val="004627D8"/>
    <w:rsid w:val="00462FAD"/>
    <w:rsid w:val="004B173B"/>
    <w:rsid w:val="004C6ED8"/>
    <w:rsid w:val="004C71E1"/>
    <w:rsid w:val="004D4B0C"/>
    <w:rsid w:val="004D577F"/>
    <w:rsid w:val="004D78A3"/>
    <w:rsid w:val="004F037C"/>
    <w:rsid w:val="005008BF"/>
    <w:rsid w:val="005018BB"/>
    <w:rsid w:val="00511B8E"/>
    <w:rsid w:val="00514E73"/>
    <w:rsid w:val="00516279"/>
    <w:rsid w:val="0051693E"/>
    <w:rsid w:val="00542B89"/>
    <w:rsid w:val="0054562C"/>
    <w:rsid w:val="00567E5F"/>
    <w:rsid w:val="005718FE"/>
    <w:rsid w:val="005725CA"/>
    <w:rsid w:val="00572FC1"/>
    <w:rsid w:val="00575497"/>
    <w:rsid w:val="00581254"/>
    <w:rsid w:val="00583113"/>
    <w:rsid w:val="00594D88"/>
    <w:rsid w:val="005A06F1"/>
    <w:rsid w:val="005A6015"/>
    <w:rsid w:val="005B0712"/>
    <w:rsid w:val="005B1F7D"/>
    <w:rsid w:val="005B2B52"/>
    <w:rsid w:val="005B34A6"/>
    <w:rsid w:val="005B386C"/>
    <w:rsid w:val="005B4C00"/>
    <w:rsid w:val="005B53E1"/>
    <w:rsid w:val="005B7E33"/>
    <w:rsid w:val="005C1E32"/>
    <w:rsid w:val="005C4BFA"/>
    <w:rsid w:val="005C4C53"/>
    <w:rsid w:val="005D32C2"/>
    <w:rsid w:val="005D7A1C"/>
    <w:rsid w:val="005E4C90"/>
    <w:rsid w:val="005E74CE"/>
    <w:rsid w:val="005E772F"/>
    <w:rsid w:val="005F71AB"/>
    <w:rsid w:val="006028C0"/>
    <w:rsid w:val="00604464"/>
    <w:rsid w:val="0060767D"/>
    <w:rsid w:val="00611A43"/>
    <w:rsid w:val="00616E18"/>
    <w:rsid w:val="00617737"/>
    <w:rsid w:val="0062183F"/>
    <w:rsid w:val="00624C7E"/>
    <w:rsid w:val="006363BF"/>
    <w:rsid w:val="00641570"/>
    <w:rsid w:val="00655EA3"/>
    <w:rsid w:val="00662C93"/>
    <w:rsid w:val="00682B7D"/>
    <w:rsid w:val="0068498A"/>
    <w:rsid w:val="00687E64"/>
    <w:rsid w:val="00690BD7"/>
    <w:rsid w:val="006933F5"/>
    <w:rsid w:val="00693C1E"/>
    <w:rsid w:val="006A68D1"/>
    <w:rsid w:val="006A6B57"/>
    <w:rsid w:val="006B356D"/>
    <w:rsid w:val="006B7E93"/>
    <w:rsid w:val="006C0725"/>
    <w:rsid w:val="006C4F1A"/>
    <w:rsid w:val="006D171C"/>
    <w:rsid w:val="006D7025"/>
    <w:rsid w:val="006F6C19"/>
    <w:rsid w:val="006F73B2"/>
    <w:rsid w:val="00701E22"/>
    <w:rsid w:val="00703685"/>
    <w:rsid w:val="00706612"/>
    <w:rsid w:val="007211FC"/>
    <w:rsid w:val="00721CDF"/>
    <w:rsid w:val="00722A00"/>
    <w:rsid w:val="007300D4"/>
    <w:rsid w:val="00730794"/>
    <w:rsid w:val="00731C1A"/>
    <w:rsid w:val="00737FE1"/>
    <w:rsid w:val="00741136"/>
    <w:rsid w:val="00746DC8"/>
    <w:rsid w:val="00753D25"/>
    <w:rsid w:val="0075750E"/>
    <w:rsid w:val="00777B22"/>
    <w:rsid w:val="007B14FA"/>
    <w:rsid w:val="007D1B62"/>
    <w:rsid w:val="007E09BA"/>
    <w:rsid w:val="007E2433"/>
    <w:rsid w:val="007E459A"/>
    <w:rsid w:val="007E4944"/>
    <w:rsid w:val="007E5F77"/>
    <w:rsid w:val="007E7F76"/>
    <w:rsid w:val="007F48D9"/>
    <w:rsid w:val="007F7FF1"/>
    <w:rsid w:val="00812B29"/>
    <w:rsid w:val="00815D09"/>
    <w:rsid w:val="00815D97"/>
    <w:rsid w:val="0082017D"/>
    <w:rsid w:val="00820A5C"/>
    <w:rsid w:val="00821515"/>
    <w:rsid w:val="00822AD7"/>
    <w:rsid w:val="00823474"/>
    <w:rsid w:val="00823B70"/>
    <w:rsid w:val="00830DC6"/>
    <w:rsid w:val="00840CEF"/>
    <w:rsid w:val="0084316D"/>
    <w:rsid w:val="00846D24"/>
    <w:rsid w:val="0085408B"/>
    <w:rsid w:val="00864435"/>
    <w:rsid w:val="00876F9B"/>
    <w:rsid w:val="00877670"/>
    <w:rsid w:val="00892620"/>
    <w:rsid w:val="00895508"/>
    <w:rsid w:val="008A34C0"/>
    <w:rsid w:val="008B16BD"/>
    <w:rsid w:val="008B4E55"/>
    <w:rsid w:val="008C1A80"/>
    <w:rsid w:val="008C4416"/>
    <w:rsid w:val="008D12EB"/>
    <w:rsid w:val="008E2491"/>
    <w:rsid w:val="008F3F77"/>
    <w:rsid w:val="008F7139"/>
    <w:rsid w:val="00911D75"/>
    <w:rsid w:val="0091556B"/>
    <w:rsid w:val="00923D35"/>
    <w:rsid w:val="00927000"/>
    <w:rsid w:val="009318ED"/>
    <w:rsid w:val="00936664"/>
    <w:rsid w:val="009411DC"/>
    <w:rsid w:val="00950F03"/>
    <w:rsid w:val="0095163C"/>
    <w:rsid w:val="009521A3"/>
    <w:rsid w:val="00955148"/>
    <w:rsid w:val="00955F45"/>
    <w:rsid w:val="009562A8"/>
    <w:rsid w:val="00974855"/>
    <w:rsid w:val="00981A30"/>
    <w:rsid w:val="00983273"/>
    <w:rsid w:val="00983ADE"/>
    <w:rsid w:val="00985B08"/>
    <w:rsid w:val="00992D97"/>
    <w:rsid w:val="00997994"/>
    <w:rsid w:val="009A181E"/>
    <w:rsid w:val="009A54E1"/>
    <w:rsid w:val="009B3788"/>
    <w:rsid w:val="009B3E46"/>
    <w:rsid w:val="009B5AB5"/>
    <w:rsid w:val="009B736B"/>
    <w:rsid w:val="009C1722"/>
    <w:rsid w:val="009C6957"/>
    <w:rsid w:val="009D31A3"/>
    <w:rsid w:val="009D3613"/>
    <w:rsid w:val="009D577E"/>
    <w:rsid w:val="009D667D"/>
    <w:rsid w:val="009D7BDC"/>
    <w:rsid w:val="009E2302"/>
    <w:rsid w:val="009E63E8"/>
    <w:rsid w:val="009F3297"/>
    <w:rsid w:val="009F6671"/>
    <w:rsid w:val="009F7F54"/>
    <w:rsid w:val="00A05D7D"/>
    <w:rsid w:val="00A07FD3"/>
    <w:rsid w:val="00A10216"/>
    <w:rsid w:val="00A126E4"/>
    <w:rsid w:val="00A404C1"/>
    <w:rsid w:val="00A51EEC"/>
    <w:rsid w:val="00A56C9B"/>
    <w:rsid w:val="00A607BB"/>
    <w:rsid w:val="00A7563E"/>
    <w:rsid w:val="00A76323"/>
    <w:rsid w:val="00A84C14"/>
    <w:rsid w:val="00A872EF"/>
    <w:rsid w:val="00AA6DD4"/>
    <w:rsid w:val="00AC5C16"/>
    <w:rsid w:val="00AD52BE"/>
    <w:rsid w:val="00AD5E91"/>
    <w:rsid w:val="00AE31ED"/>
    <w:rsid w:val="00AE4719"/>
    <w:rsid w:val="00AE4C47"/>
    <w:rsid w:val="00AE69E2"/>
    <w:rsid w:val="00B0691E"/>
    <w:rsid w:val="00B37A9B"/>
    <w:rsid w:val="00B466B5"/>
    <w:rsid w:val="00B46B3C"/>
    <w:rsid w:val="00B51C5B"/>
    <w:rsid w:val="00B54F17"/>
    <w:rsid w:val="00B57674"/>
    <w:rsid w:val="00B61D56"/>
    <w:rsid w:val="00B71CC5"/>
    <w:rsid w:val="00B818B1"/>
    <w:rsid w:val="00B82E7A"/>
    <w:rsid w:val="00B87D07"/>
    <w:rsid w:val="00B95067"/>
    <w:rsid w:val="00BA03D3"/>
    <w:rsid w:val="00BB0BFE"/>
    <w:rsid w:val="00BC21DB"/>
    <w:rsid w:val="00BC284F"/>
    <w:rsid w:val="00BC2EFF"/>
    <w:rsid w:val="00BC2F3D"/>
    <w:rsid w:val="00BC733C"/>
    <w:rsid w:val="00BD3E1A"/>
    <w:rsid w:val="00BD56F2"/>
    <w:rsid w:val="00BE015D"/>
    <w:rsid w:val="00BE55AF"/>
    <w:rsid w:val="00C02EF2"/>
    <w:rsid w:val="00C05769"/>
    <w:rsid w:val="00C101D1"/>
    <w:rsid w:val="00C1079D"/>
    <w:rsid w:val="00C155A9"/>
    <w:rsid w:val="00C17286"/>
    <w:rsid w:val="00C2040B"/>
    <w:rsid w:val="00C23952"/>
    <w:rsid w:val="00C260B2"/>
    <w:rsid w:val="00C27A5E"/>
    <w:rsid w:val="00C30756"/>
    <w:rsid w:val="00C35CB6"/>
    <w:rsid w:val="00C43990"/>
    <w:rsid w:val="00C4758E"/>
    <w:rsid w:val="00C50A39"/>
    <w:rsid w:val="00C512E0"/>
    <w:rsid w:val="00C52473"/>
    <w:rsid w:val="00C60A2B"/>
    <w:rsid w:val="00C62941"/>
    <w:rsid w:val="00C64571"/>
    <w:rsid w:val="00C652CB"/>
    <w:rsid w:val="00C65CCA"/>
    <w:rsid w:val="00C66788"/>
    <w:rsid w:val="00C71DC2"/>
    <w:rsid w:val="00C77BD2"/>
    <w:rsid w:val="00C81FBD"/>
    <w:rsid w:val="00C82FEA"/>
    <w:rsid w:val="00C90971"/>
    <w:rsid w:val="00C9319C"/>
    <w:rsid w:val="00CA5AC7"/>
    <w:rsid w:val="00CB4728"/>
    <w:rsid w:val="00CD282F"/>
    <w:rsid w:val="00CD4B99"/>
    <w:rsid w:val="00CE2727"/>
    <w:rsid w:val="00CE401D"/>
    <w:rsid w:val="00CE4B62"/>
    <w:rsid w:val="00CE7AE1"/>
    <w:rsid w:val="00D0022D"/>
    <w:rsid w:val="00D0026A"/>
    <w:rsid w:val="00D14A44"/>
    <w:rsid w:val="00D15265"/>
    <w:rsid w:val="00D16183"/>
    <w:rsid w:val="00D3216F"/>
    <w:rsid w:val="00D34DCB"/>
    <w:rsid w:val="00D3627A"/>
    <w:rsid w:val="00D46B0B"/>
    <w:rsid w:val="00D52752"/>
    <w:rsid w:val="00D62926"/>
    <w:rsid w:val="00D6717D"/>
    <w:rsid w:val="00D7019D"/>
    <w:rsid w:val="00D70A11"/>
    <w:rsid w:val="00D716A8"/>
    <w:rsid w:val="00D73B34"/>
    <w:rsid w:val="00D74424"/>
    <w:rsid w:val="00D761C5"/>
    <w:rsid w:val="00D80603"/>
    <w:rsid w:val="00D9164D"/>
    <w:rsid w:val="00D96849"/>
    <w:rsid w:val="00DA4BE2"/>
    <w:rsid w:val="00DB06C9"/>
    <w:rsid w:val="00DB0BC4"/>
    <w:rsid w:val="00DB7C3A"/>
    <w:rsid w:val="00DE6EFA"/>
    <w:rsid w:val="00DE77D4"/>
    <w:rsid w:val="00DF238F"/>
    <w:rsid w:val="00DF382A"/>
    <w:rsid w:val="00DF42C2"/>
    <w:rsid w:val="00DF5554"/>
    <w:rsid w:val="00E045D6"/>
    <w:rsid w:val="00E059C1"/>
    <w:rsid w:val="00E065C7"/>
    <w:rsid w:val="00E07910"/>
    <w:rsid w:val="00E17D1B"/>
    <w:rsid w:val="00E23406"/>
    <w:rsid w:val="00E42215"/>
    <w:rsid w:val="00E43E06"/>
    <w:rsid w:val="00E502C6"/>
    <w:rsid w:val="00E533D4"/>
    <w:rsid w:val="00E6006B"/>
    <w:rsid w:val="00E6622A"/>
    <w:rsid w:val="00E66555"/>
    <w:rsid w:val="00E81D98"/>
    <w:rsid w:val="00E837CF"/>
    <w:rsid w:val="00E86CB7"/>
    <w:rsid w:val="00E872B5"/>
    <w:rsid w:val="00E91F01"/>
    <w:rsid w:val="00E94BD6"/>
    <w:rsid w:val="00E9565B"/>
    <w:rsid w:val="00EA0590"/>
    <w:rsid w:val="00EA0949"/>
    <w:rsid w:val="00EA691C"/>
    <w:rsid w:val="00EC17BA"/>
    <w:rsid w:val="00ED2CC6"/>
    <w:rsid w:val="00ED3790"/>
    <w:rsid w:val="00ED47C9"/>
    <w:rsid w:val="00EE0826"/>
    <w:rsid w:val="00EE6EF8"/>
    <w:rsid w:val="00EF5307"/>
    <w:rsid w:val="00F06577"/>
    <w:rsid w:val="00F11881"/>
    <w:rsid w:val="00F13DB5"/>
    <w:rsid w:val="00F14D3C"/>
    <w:rsid w:val="00F15509"/>
    <w:rsid w:val="00F16DCA"/>
    <w:rsid w:val="00F25CBA"/>
    <w:rsid w:val="00F35C1E"/>
    <w:rsid w:val="00F50182"/>
    <w:rsid w:val="00F64D3D"/>
    <w:rsid w:val="00F72A77"/>
    <w:rsid w:val="00F7531F"/>
    <w:rsid w:val="00F842FB"/>
    <w:rsid w:val="00F906F1"/>
    <w:rsid w:val="00FA100E"/>
    <w:rsid w:val="00FB45DC"/>
    <w:rsid w:val="00FB599B"/>
    <w:rsid w:val="00FC097A"/>
    <w:rsid w:val="00FD29BB"/>
    <w:rsid w:val="00FE12B3"/>
    <w:rsid w:val="00FE4FF7"/>
    <w:rsid w:val="00FE66A0"/>
    <w:rsid w:val="00FE6BD6"/>
    <w:rsid w:val="00FF23F9"/>
    <w:rsid w:val="00FF6B03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opbox\_server\&#1096;&#1072;&#1073;&#1083;&#1086;&#1085;&#1099;\&#1096;&#1072;&#1073;&#1083;&#1086;&#1085;&#1082;&#1072;%20&#1090;&#1077;&#1082;&#1089;&#1090;&#1086;&#1074;&#1086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6146D-DFB5-4E10-8EA3-779010F71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шаблонка текстовок.dot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38</CharactersWithSpaces>
  <SharedDoc>false</SharedDoc>
  <HLinks>
    <vt:vector size="18" baseType="variant">
      <vt:variant>
        <vt:i4>1900637</vt:i4>
      </vt:variant>
      <vt:variant>
        <vt:i4>78558</vt:i4>
      </vt:variant>
      <vt:variant>
        <vt:i4>1025</vt:i4>
      </vt:variant>
      <vt:variant>
        <vt:i4>1</vt:i4>
      </vt:variant>
      <vt:variant>
        <vt:lpwstr>C:\Users\OSHAKH~1\AppData\Local\Temp\ns\4C13.files\image1177.gif</vt:lpwstr>
      </vt:variant>
      <vt:variant>
        <vt:lpwstr/>
      </vt:variant>
      <vt:variant>
        <vt:i4>7012472</vt:i4>
      </vt:variant>
      <vt:variant>
        <vt:i4>79734</vt:i4>
      </vt:variant>
      <vt:variant>
        <vt:i4>1026</vt:i4>
      </vt:variant>
      <vt:variant>
        <vt:i4>1</vt:i4>
      </vt:variant>
      <vt:variant>
        <vt:lpwstr>C:\Users\OSHAKH~1\AppData\Local\Temp\ns\4C13.files\image665.gif</vt:lpwstr>
      </vt:variant>
      <vt:variant>
        <vt:lpwstr/>
      </vt:variant>
      <vt:variant>
        <vt:i4>7012474</vt:i4>
      </vt:variant>
      <vt:variant>
        <vt:i4>80192</vt:i4>
      </vt:variant>
      <vt:variant>
        <vt:i4>1027</vt:i4>
      </vt:variant>
      <vt:variant>
        <vt:i4>1</vt:i4>
      </vt:variant>
      <vt:variant>
        <vt:lpwstr>C:\Users\OSHAKH~1\AppData\Local\Temp\ns\4C13.files\image667.gif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shtn</dc:creator>
  <cp:lastModifiedBy>Мкртычян</cp:lastModifiedBy>
  <cp:revision>2</cp:revision>
  <cp:lastPrinted>2015-11-24T09:09:00Z</cp:lastPrinted>
  <dcterms:created xsi:type="dcterms:W3CDTF">2016-01-14T09:15:00Z</dcterms:created>
  <dcterms:modified xsi:type="dcterms:W3CDTF">2016-01-14T09:15:00Z</dcterms:modified>
</cp:coreProperties>
</file>